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33D7" w14:textId="77777777" w:rsidR="00DD668B" w:rsidRDefault="00DD668B" w:rsidP="00BB5C4F">
      <w:r>
        <w:separator/>
      </w:r>
    </w:p>
  </w:endnote>
  <w:endnote w:type="continuationSeparator" w:id="0">
    <w:p w14:paraId="2050D45F" w14:textId="77777777" w:rsidR="00DD668B" w:rsidRDefault="00DD668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6B627" w14:textId="77777777" w:rsidR="00DD668B" w:rsidRDefault="00DD668B" w:rsidP="00BB5C4F">
      <w:r>
        <w:separator/>
      </w:r>
    </w:p>
  </w:footnote>
  <w:footnote w:type="continuationSeparator" w:id="0">
    <w:p w14:paraId="710A0665" w14:textId="77777777" w:rsidR="00DD668B" w:rsidRDefault="00DD668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91C3" w14:textId="77777777" w:rsidR="00314356" w:rsidRPr="008B0AF3" w:rsidRDefault="00314356" w:rsidP="0031435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1EDAA36F" w14:textId="77777777" w:rsidR="00314356" w:rsidRPr="008B0AF3" w:rsidRDefault="00314356" w:rsidP="0031435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4B5F8B70" w14:textId="44BC98A3" w:rsidR="006B67EC" w:rsidRPr="00D532AD" w:rsidRDefault="00314356" w:rsidP="00314356">
    <w:pPr>
      <w:pStyle w:val="Header"/>
      <w:jc w:val="center"/>
    </w:pPr>
    <w:r w:rsidRPr="008B0AF3">
      <w:rPr>
        <w:rFonts w:ascii="Calibri" w:hAnsi="Calibri" w:cs="Calibri"/>
        <w:color w:val="006A8E"/>
        <w:sz w:val="24"/>
      </w:rPr>
      <w:t>3310 Žalec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14356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4020B"/>
    <w:rsid w:val="00461B90"/>
    <w:rsid w:val="004B45F9"/>
    <w:rsid w:val="004B6B4B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0218D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D668B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2023-12-05T10:20:00Z</dcterms:modified>
  <cp:contentStatus/>
</cp:coreProperties>
</file>